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C699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GODEYERE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00BDCB4E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Gloucester. Spurrier.</w:t>
      </w:r>
    </w:p>
    <w:p w14:paraId="0C2D1C26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</w:p>
    <w:p w14:paraId="399D82BF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</w:p>
    <w:p w14:paraId="6AADAD6B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William Stap(q.v.) brought a plaint of account as bailiff against him.</w:t>
      </w:r>
    </w:p>
    <w:p w14:paraId="23E2C3BB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4D7B98F3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</w:p>
    <w:p w14:paraId="19A78F13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</w:p>
    <w:p w14:paraId="4C289BDA" w14:textId="77777777" w:rsidR="000B7ABB" w:rsidRDefault="000B7ABB" w:rsidP="000B7A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1B03C2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7EC81" w14:textId="77777777" w:rsidR="000B7ABB" w:rsidRDefault="000B7ABB" w:rsidP="009139A6">
      <w:r>
        <w:separator/>
      </w:r>
    </w:p>
  </w:endnote>
  <w:endnote w:type="continuationSeparator" w:id="0">
    <w:p w14:paraId="7C2288A9" w14:textId="77777777" w:rsidR="000B7ABB" w:rsidRDefault="000B7A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EC8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896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6F9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132BD" w14:textId="77777777" w:rsidR="000B7ABB" w:rsidRDefault="000B7ABB" w:rsidP="009139A6">
      <w:r>
        <w:separator/>
      </w:r>
    </w:p>
  </w:footnote>
  <w:footnote w:type="continuationSeparator" w:id="0">
    <w:p w14:paraId="46EA0F63" w14:textId="77777777" w:rsidR="000B7ABB" w:rsidRDefault="000B7A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518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CBA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5E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ABB"/>
    <w:rsid w:val="000666E0"/>
    <w:rsid w:val="000B7ABB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502A"/>
  <w15:chartTrackingRefBased/>
  <w15:docId w15:val="{836B014F-9C01-4E0E-B899-F6209240B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2024-05-30T11:06:00Z</dcterms:created>
  <dcterms:modified xsi:type="dcterms:W3CDTF">2024-05-30T11:07:00Z</dcterms:modified>
</cp:coreProperties>
</file>